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C256E6" w14:textId="77777777" w:rsidR="00FA0968" w:rsidRDefault="00FA0968" w:rsidP="00FA0968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William SCARFFE</w:t>
      </w:r>
      <w:r>
        <w:rPr>
          <w:rStyle w:val="s1"/>
        </w:rPr>
        <w:t xml:space="preserve">       (fl.1505)</w:t>
      </w:r>
    </w:p>
    <w:p w14:paraId="378C789E" w14:textId="77777777" w:rsidR="00FA0968" w:rsidRDefault="00FA0968" w:rsidP="00FA0968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 xml:space="preserve">of South </w:t>
      </w:r>
      <w:proofErr w:type="spellStart"/>
      <w:r>
        <w:rPr>
          <w:rStyle w:val="s1"/>
        </w:rPr>
        <w:t>Elmham</w:t>
      </w:r>
      <w:proofErr w:type="spellEnd"/>
      <w:r>
        <w:rPr>
          <w:rStyle w:val="s1"/>
        </w:rPr>
        <w:t>, Suffolk.</w:t>
      </w:r>
    </w:p>
    <w:p w14:paraId="22FC0EAE" w14:textId="77777777" w:rsidR="00FA0968" w:rsidRDefault="00FA0968" w:rsidP="00FA0968">
      <w:pPr>
        <w:pStyle w:val="NoSpacing"/>
        <w:tabs>
          <w:tab w:val="left" w:pos="720"/>
        </w:tabs>
        <w:rPr>
          <w:rStyle w:val="s1"/>
        </w:rPr>
      </w:pPr>
    </w:p>
    <w:p w14:paraId="3ACBF56A" w14:textId="77777777" w:rsidR="00FA0968" w:rsidRDefault="00FA0968" w:rsidP="00FA0968">
      <w:pPr>
        <w:pStyle w:val="NoSpacing"/>
        <w:tabs>
          <w:tab w:val="left" w:pos="720"/>
        </w:tabs>
        <w:rPr>
          <w:rStyle w:val="s1"/>
        </w:rPr>
      </w:pPr>
    </w:p>
    <w:p w14:paraId="3D92B2EF" w14:textId="77777777" w:rsidR="00FA0968" w:rsidRDefault="00FA0968" w:rsidP="00FA0968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  <w:t>1505</w:t>
      </w:r>
      <w:r>
        <w:rPr>
          <w:rStyle w:val="s1"/>
        </w:rPr>
        <w:tab/>
        <w:t>He made his Will.</w:t>
      </w:r>
    </w:p>
    <w:p w14:paraId="3FE742FB" w14:textId="77777777" w:rsidR="00FA0968" w:rsidRDefault="00FA0968" w:rsidP="00FA0968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Garnon</w:t>
      </w:r>
      <w:proofErr w:type="spellEnd"/>
      <w:r>
        <w:rPr>
          <w:rStyle w:val="s1"/>
        </w:rPr>
        <w:t xml:space="preserve"> 71)</w:t>
      </w:r>
    </w:p>
    <w:p w14:paraId="26016DF4" w14:textId="77777777" w:rsidR="00FA0968" w:rsidRDefault="00FA0968" w:rsidP="00FA0968">
      <w:pPr>
        <w:pStyle w:val="NoSpacing"/>
        <w:tabs>
          <w:tab w:val="left" w:pos="720"/>
        </w:tabs>
        <w:rPr>
          <w:rStyle w:val="s1"/>
        </w:rPr>
      </w:pPr>
    </w:p>
    <w:p w14:paraId="1FE3EA28" w14:textId="77777777" w:rsidR="00FA0968" w:rsidRDefault="00FA0968" w:rsidP="00FA0968">
      <w:pPr>
        <w:pStyle w:val="NoSpacing"/>
        <w:tabs>
          <w:tab w:val="left" w:pos="720"/>
        </w:tabs>
        <w:rPr>
          <w:rStyle w:val="s1"/>
        </w:rPr>
      </w:pPr>
    </w:p>
    <w:p w14:paraId="059AC312" w14:textId="77777777" w:rsidR="00FA0968" w:rsidRDefault="00FA0968" w:rsidP="00FA0968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26 December 2019</w:t>
      </w:r>
    </w:p>
    <w:p w14:paraId="103E2766" w14:textId="77777777" w:rsidR="006B2F86" w:rsidRPr="00E71FC3" w:rsidRDefault="00FA096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757D57" w14:textId="77777777" w:rsidR="00FA0968" w:rsidRDefault="00FA0968" w:rsidP="00E71FC3">
      <w:pPr>
        <w:spacing w:after="0" w:line="240" w:lineRule="auto"/>
      </w:pPr>
      <w:r>
        <w:separator/>
      </w:r>
    </w:p>
  </w:endnote>
  <w:endnote w:type="continuationSeparator" w:id="0">
    <w:p w14:paraId="645E1E80" w14:textId="77777777" w:rsidR="00FA0968" w:rsidRDefault="00FA096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596A4D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7A249C" w14:textId="77777777" w:rsidR="00FA0968" w:rsidRDefault="00FA0968" w:rsidP="00E71FC3">
      <w:pPr>
        <w:spacing w:after="0" w:line="240" w:lineRule="auto"/>
      </w:pPr>
      <w:r>
        <w:separator/>
      </w:r>
    </w:p>
  </w:footnote>
  <w:footnote w:type="continuationSeparator" w:id="0">
    <w:p w14:paraId="11AADCEC" w14:textId="77777777" w:rsidR="00FA0968" w:rsidRDefault="00FA096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968"/>
    <w:rsid w:val="001A7C09"/>
    <w:rsid w:val="00577BD5"/>
    <w:rsid w:val="006A1F77"/>
    <w:rsid w:val="00733BE7"/>
    <w:rsid w:val="00AB52E8"/>
    <w:rsid w:val="00B16D3F"/>
    <w:rsid w:val="00E71FC3"/>
    <w:rsid w:val="00EF4813"/>
    <w:rsid w:val="00FA0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C40463"/>
  <w15:chartTrackingRefBased/>
  <w15:docId w15:val="{ABB2D099-46C4-4F37-95CE-2BBECE975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FA0968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FA0968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2020-01-14T21:04:00Z</dcterms:created>
  <dcterms:modified xsi:type="dcterms:W3CDTF">2020-01-14T21:05:00Z</dcterms:modified>
</cp:coreProperties>
</file>